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14461" w14:textId="2DE3CE86" w:rsidR="006B2F86" w:rsidRDefault="006F2F1B" w:rsidP="00E71FC3">
      <w:pPr>
        <w:pStyle w:val="NoSpacing"/>
      </w:pPr>
      <w:r>
        <w:rPr>
          <w:u w:val="single"/>
        </w:rPr>
        <w:t>William MARTYN</w:t>
      </w:r>
      <w:r>
        <w:t xml:space="preserve">  </w:t>
      </w:r>
      <w:proofErr w:type="gramStart"/>
      <w:r>
        <w:t xml:space="preserve">   (</w:t>
      </w:r>
      <w:proofErr w:type="gramEnd"/>
      <w:r>
        <w:t>fl.1458)</w:t>
      </w:r>
    </w:p>
    <w:p w14:paraId="1776AD12" w14:textId="1560687A" w:rsidR="006F2F1B" w:rsidRDefault="006F2F1B" w:rsidP="00E71FC3">
      <w:pPr>
        <w:pStyle w:val="NoSpacing"/>
      </w:pPr>
      <w:r>
        <w:t>Notary public.</w:t>
      </w:r>
    </w:p>
    <w:p w14:paraId="2E94D7BA" w14:textId="1F24D862" w:rsidR="006F2F1B" w:rsidRDefault="006F2F1B" w:rsidP="00E71FC3">
      <w:pPr>
        <w:pStyle w:val="NoSpacing"/>
      </w:pPr>
    </w:p>
    <w:p w14:paraId="638DEAF6" w14:textId="567BC485" w:rsidR="006F2F1B" w:rsidRDefault="006F2F1B" w:rsidP="00E71FC3">
      <w:pPr>
        <w:pStyle w:val="NoSpacing"/>
      </w:pPr>
    </w:p>
    <w:p w14:paraId="652F0465" w14:textId="01893534" w:rsidR="006F2F1B" w:rsidRDefault="006F2F1B" w:rsidP="00E71FC3">
      <w:pPr>
        <w:pStyle w:val="NoSpacing"/>
      </w:pPr>
      <w:r>
        <w:tab/>
        <w:t>1458</w:t>
      </w:r>
      <w:r>
        <w:tab/>
        <w:t>He left a considerable sum towards the rebuilding of the church</w:t>
      </w:r>
    </w:p>
    <w:p w14:paraId="07CAAF43" w14:textId="1772D6C2" w:rsidR="006F2F1B" w:rsidRDefault="006F2F1B" w:rsidP="00E71FC3">
      <w:pPr>
        <w:pStyle w:val="NoSpacing"/>
      </w:pPr>
      <w:r>
        <w:tab/>
      </w:r>
      <w:r>
        <w:tab/>
        <w:t>in the college of the Chapel-in-the-Fields, Norwich.</w:t>
      </w:r>
    </w:p>
    <w:p w14:paraId="2BA58993" w14:textId="7F7F181B" w:rsidR="006F2F1B" w:rsidRDefault="006F2F1B" w:rsidP="00E71FC3">
      <w:pPr>
        <w:pStyle w:val="NoSpacing"/>
      </w:pPr>
      <w:r>
        <w:tab/>
      </w:r>
      <w:r>
        <w:tab/>
        <w:t>(V.C.H. Norfolk vol.2 pp.455-7)</w:t>
      </w:r>
    </w:p>
    <w:p w14:paraId="49CCC9A1" w14:textId="50600F36" w:rsidR="006F2F1B" w:rsidRDefault="006F2F1B" w:rsidP="00E71FC3">
      <w:pPr>
        <w:pStyle w:val="NoSpacing"/>
      </w:pPr>
    </w:p>
    <w:p w14:paraId="10346FC6" w14:textId="46B0BAA6" w:rsidR="006F2F1B" w:rsidRDefault="006F2F1B" w:rsidP="00E71FC3">
      <w:pPr>
        <w:pStyle w:val="NoSpacing"/>
      </w:pPr>
    </w:p>
    <w:p w14:paraId="04F5433B" w14:textId="1B8EB6F2" w:rsidR="006F2F1B" w:rsidRDefault="006F2F1B" w:rsidP="00E71FC3">
      <w:pPr>
        <w:pStyle w:val="NoSpacing"/>
      </w:pPr>
      <w:r>
        <w:t>9 April 2019</w:t>
      </w:r>
    </w:p>
    <w:p w14:paraId="4D0D28F2" w14:textId="77777777" w:rsidR="006F2F1B" w:rsidRPr="006F2F1B" w:rsidRDefault="006F2F1B" w:rsidP="00E71FC3">
      <w:pPr>
        <w:pStyle w:val="NoSpacing"/>
      </w:pPr>
      <w:bookmarkStart w:id="0" w:name="_GoBack"/>
      <w:bookmarkEnd w:id="0"/>
    </w:p>
    <w:sectPr w:rsidR="006F2F1B" w:rsidRPr="006F2F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842B8" w14:textId="77777777" w:rsidR="006F2F1B" w:rsidRDefault="006F2F1B" w:rsidP="00E71FC3">
      <w:pPr>
        <w:spacing w:after="0" w:line="240" w:lineRule="auto"/>
      </w:pPr>
      <w:r>
        <w:separator/>
      </w:r>
    </w:p>
  </w:endnote>
  <w:endnote w:type="continuationSeparator" w:id="0">
    <w:p w14:paraId="5F335ABA" w14:textId="77777777" w:rsidR="006F2F1B" w:rsidRDefault="006F2F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701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91F8C" w14:textId="77777777" w:rsidR="006F2F1B" w:rsidRDefault="006F2F1B" w:rsidP="00E71FC3">
      <w:pPr>
        <w:spacing w:after="0" w:line="240" w:lineRule="auto"/>
      </w:pPr>
      <w:r>
        <w:separator/>
      </w:r>
    </w:p>
  </w:footnote>
  <w:footnote w:type="continuationSeparator" w:id="0">
    <w:p w14:paraId="43322D39" w14:textId="77777777" w:rsidR="006F2F1B" w:rsidRDefault="006F2F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1B"/>
    <w:rsid w:val="001A7C09"/>
    <w:rsid w:val="00577BD5"/>
    <w:rsid w:val="00656CBA"/>
    <w:rsid w:val="006A1F77"/>
    <w:rsid w:val="006F2F1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72992"/>
  <w15:chartTrackingRefBased/>
  <w15:docId w15:val="{A9BFF4B7-6DB0-4B3F-A1BD-7B82B4D2E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2019-04-09T15:19:00Z</dcterms:created>
  <dcterms:modified xsi:type="dcterms:W3CDTF">2019-04-09T15:24:00Z</dcterms:modified>
</cp:coreProperties>
</file>